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6442C749"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55708A" w14:paraId="70E41FFF"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55708A">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55708A" w14:paraId="7AAC69BA"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5708A">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55708A" w14:paraId="4360FA95"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55708A">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5708A">
            <w:rPr>
              <w:rStyle w:val="eSPISCCParagraphDefaultFont"/>
              <w:rFonts w:eastAsiaTheme="minorHAnsi"/>
            </w:rPr>
            <w:t>Zagreb</w:t>
          </w:r>
        </w:sdtContent>
      </w:sdt>
      <w:r w:rsidR="001349C2">
        <w:t xml:space="preserve"> </w:t>
      </w:r>
    </w:p>
    <w:p w:rsidRPr="00176071" w:rsidR="00176071" w:rsidP="00610735" w:rsidRDefault="000E43A6" w14:paraId="43042DE3"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55708A" w:rsidR="0055708A">
            <w:rPr>
              <w:rStyle w:val="eSPISCCParagraphDefaultFont"/>
              <w:rFonts w:eastAsiaTheme="minorHAnsi"/>
            </w:rPr>
            <w:t>Pp-2429/2025</w:t>
          </w:r>
        </w:sdtContent>
      </w:sdt>
      <w:r w:rsidR="00176071">
        <w:t xml:space="preserve">                                                        </w:t>
      </w:r>
    </w:p>
    <w:p w:rsidR="009E7DBB" w:rsidP="000F1677" w:rsidRDefault="00610735" w14:paraId="12613D00" w14:textId="4876485A">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27100692"/>
          <w:lock w:val="sdtLocked"/>
          <w:placeholder>
            <w:docPart w:val="5B9981468F3346928B11BD38DC75D79D"/>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55708A" w:rsidR="0055708A">
            <w:rPr>
              <w:rStyle w:val="eSPISCCParagraphDefaultFont"/>
              <w:rFonts w:eastAsiaTheme="minorHAnsi"/>
            </w:rPr>
            <w:t xml:space="preserve">DOMUS RESURS j.d.o.o. </w:t>
          </w:r>
        </w:sdtContent>
      </w:sdt>
      <w:r w:rsidR="00873C3A">
        <w:t xml:space="preserve"> </w:t>
      </w:r>
    </w:p>
    <w:p w:rsidRPr="0041581F" w:rsidR="0041581F" w:rsidP="000F1677" w:rsidRDefault="009E7DBB" w14:paraId="376DF32E" w14:textId="4E012DF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odg. osoba"/>
          <w:tag w:val="DomainObject.Predmet.ProtustrankaNazivFormated_1"/>
          <w:id w:val="1107084788"/>
          <w:lock w:val="sdtLocked"/>
          <w:placeholder>
            <w:docPart w:val="7D5545D6780D4E19A4E151D9B09D4524"/>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55708A" w:rsidR="0055708A">
            <w:rPr>
              <w:rStyle w:val="eSPISCCParagraphDefaultFont"/>
              <w:rFonts w:eastAsiaTheme="minorHAnsi"/>
            </w:rPr>
            <w:t>Mile Župan</w:t>
          </w:r>
        </w:sdtContent>
      </w:sdt>
      <w:r w:rsidR="00873C3A">
        <w:rPr>
          <w:rFonts w:eastAsia="Calibri" w:cs="Times New Roman"/>
          <w:noProof/>
        </w:rPr>
        <w:t xml:space="preserve"> </w:t>
      </w:r>
    </w:p>
    <w:p w:rsidR="00176071" w:rsidP="000F1677" w:rsidRDefault="00176071" w14:paraId="1016FECF" w14:textId="132744E9">
      <w:pPr>
        <w:spacing w:after="0"/>
        <w:jc w:val="right"/>
        <w:rPr>
          <w:rStyle w:val="PozadinaSvijetloZelena"/>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55708A" w:rsidR="0055708A">
            <w:rPr>
              <w:rStyle w:val="eSPISCCParagraphDefaultFont"/>
              <w:rFonts w:eastAsiaTheme="minorHAnsi"/>
            </w:rPr>
            <w:t>čl. 229. st. 1. toč. 4. is t. 2. i dr.</w:t>
          </w:r>
        </w:sdtContent>
      </w:sdt>
    </w:p>
    <w:p w:rsidRPr="00610735" w:rsidR="00BC514D" w:rsidP="000F1677" w:rsidRDefault="0055708A" w14:paraId="5D3A0F88" w14:textId="77777777">
      <w:pPr>
        <w:spacing w:after="0"/>
        <w:jc w:val="right"/>
        <w:rPr>
          <w:rStyle w:val="PozadinaSvijetloZelena"/>
          <w:rFonts w:eastAsia="Calibri" w:cs="Times New Roman"/>
          <w:noProof w:val="false"/>
          <w:shd w:val="clear" w:color="auto" w:fill="auto"/>
        </w:rPr>
      </w:pPr>
      <w:sdt>
        <w:sdtPr>
          <w:rPr>
            <w:rStyle w:val="eSPISCCParagraphDefaultFont"/>
            <w:rFonts w:eastAsiaTheme="minorHAnsi"/>
          </w:rPr>
          <w:alias w:val="Zakon"/>
          <w:tag w:val="DomainObject.ZakonPravilnikList_1"/>
          <w:id w:val="649783849"/>
          <w:lock w:val="sdtLocked"/>
          <w:placeholder>
            <w:docPart w:val="B4D0B47D334F41EAB824D66E130661BB"/>
          </w:placeholder>
          <w:dataBinding w:xpath="/icms/DomainObject.ZakonPravilnikList/derivirana_varijabla[@naziv='DomainObject.ZakonPravilnikList_1']/item" w:storeItemID="{100293BC-3C9C-4740-99C7-73F5E9006100}"/>
          <w:comboBox w:lastValue="Zakon o radu">
            <w:listItem w:displayText="Zakon o radu" w:value="Zakon o radu"/>
            <w:listItem w:displayText="Zakon o mirovinskom osiguranju" w:value="Zakon o mirovinskom osiguranju"/>
            <w:listItem w:displayText="Zakon o obveznom zdravstvenom osiguranju" w:value="Zakon o obveznom zdravstvenom osiguranju"/>
          </w:comboBox>
        </w:sdtPr>
        <w:sdtEndPr>
          <w:rPr>
            <w:rStyle w:val="eSPISCCParagraphDefaultFont"/>
            <w:rFonts w:eastAsia="Calibri"/>
          </w:rPr>
        </w:sdtEndPr>
        <w:sdtContent>
          <w:r w:rsidRPr="0055708A">
            <w:rPr>
              <w:rStyle w:val="eSPISCCParagraphDefaultFont"/>
              <w:rFonts w:eastAsiaTheme="minorHAnsi"/>
            </w:rPr>
            <w:t>Zakon o radu</w:t>
          </w:r>
        </w:sdtContent>
      </w:sdt>
      <w:r w:rsidR="00BC514D">
        <w:rPr>
          <w:rStyle w:val="PozadinaSvijetloZelena"/>
          <w:rFonts w:eastAsia="Calibri" w:cs="Times New Roman"/>
          <w:noProof w:val="false"/>
          <w:shd w:val="clear" w:color="auto" w:fill="auto"/>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61EFDA9A"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1772C76D"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29594D1B"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14:paraId="49A21EF6" w14:textId="77777777">
      <w:pPr>
        <w:spacing w:after="0"/>
        <w:jc w:val="right"/>
        <w:rPr>
          <w:rFonts w:eastAsia="Calibri" w:cs="Times New Roman"/>
          <w:noProof/>
        </w:rPr>
      </w:pPr>
    </w:p>
    <w:p w:rsidR="00D7095E" w:rsidP="00D7095E" w:rsidRDefault="00D7095E" w14:paraId="6B8A951D" w14:textId="77777777">
      <w:pPr>
        <w:keepNext/>
        <w:spacing w:after="0"/>
        <w:jc w:val="center"/>
        <w:rPr>
          <w:b/>
          <w:caps/>
          <w:spacing w:val="100"/>
        </w:rPr>
      </w:pPr>
    </w:p>
    <w:p w:rsidR="00D7095E" w:rsidP="00D7095E" w:rsidRDefault="00D7095E" w14:paraId="3E8759E5" w14:textId="77777777">
      <w:pPr>
        <w:keepNext/>
        <w:spacing w:after="0"/>
        <w:jc w:val="center"/>
        <w:rPr>
          <w:b/>
          <w:caps/>
          <w:spacing w:val="100"/>
        </w:rPr>
      </w:pPr>
    </w:p>
    <w:p w:rsidRPr="00B3638E" w:rsidR="00B3638E" w:rsidP="00B3638E" w:rsidRDefault="00B3638E" w14:paraId="69907071" w14:textId="77777777">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14:paraId="65369F7A" w14:textId="77777777">
      <w:pPr>
        <w:spacing w:after="0"/>
        <w:jc w:val="center"/>
        <w:rPr>
          <w:rFonts w:eastAsia="Calibri" w:cs="Times New Roman"/>
          <w:b/>
          <w:lang w:eastAsia="hr-HR"/>
        </w:rPr>
      </w:pPr>
    </w:p>
    <w:p w:rsidRPr="000F1677" w:rsidR="000F1677" w:rsidP="000F1677" w:rsidRDefault="009E7DBB" w14:paraId="7B90F1E5" w14:textId="41844E48">
      <w:pPr>
        <w:ind w:firstLine="708"/>
        <w:jc w:val="both"/>
        <w:rPr>
          <w:rFonts w:eastAsia="Calibri" w:cs="Times New Roman"/>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55708A" w:rsidR="0055708A">
            <w:rPr>
              <w:rStyle w:val="eSPISCCParagraphDefaultFont"/>
              <w:rFonts w:eastAsiaTheme="minorHAnsi"/>
            </w:rPr>
            <w:t>Mile Župan</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55708A" w:rsidR="0055708A">
            <w:rPr>
              <w:rStyle w:val="eSPISCCParagraphDefaultFont"/>
              <w:rFonts w:eastAsiaTheme="minorHAnsi"/>
            </w:rPr>
            <w:t>21. svibnja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55708A" w:rsidR="0055708A">
            <w:rPr>
              <w:rStyle w:val="eSPISCCParagraphDefaultFont"/>
              <w:rFonts w:eastAsiaTheme="minorHAnsi"/>
            </w:rPr>
            <w:t>09:00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00F86A11">
        <w:rPr>
          <w:rFonts w:eastAsia="Times New Roman" w:cs="Times New Roman"/>
          <w:lang w:eastAsia="hr-HR"/>
        </w:rPr>
        <w:t xml:space="preserve"> </w:t>
      </w:r>
      <w:sdt>
        <w:sdtPr>
          <w:rPr>
            <w:rStyle w:val="eSPISCCParagraphDefaultFont"/>
            <w:rFonts w:eastAsiaTheme="minorHAnsi"/>
          </w:rPr>
          <w:alias w:val="adresa"/>
          <w:tag w:val="adresa"/>
          <w:id w:val="999856886"/>
          <w:lock w:val="sdtLocked"/>
          <w:placeholder>
            <w:docPart w:val="334FE06EB2844364961CBD458012CACA"/>
          </w:placeholder>
          <w:dataBinding w:xpath="/icms/DomainObject.Predmet.Sud.Adresa.UlicaIKBR/derivirana_varijabla[@naziv='adresa']" w:storeItemID="{100293BC-3C9C-4740-99C7-73F5E9006100}"/>
          <w:text/>
        </w:sdtPr>
        <w:sdtEndPr>
          <w:rPr>
            <w:rStyle w:val="eSPISCCParagraphDefaultFont"/>
            <w:rFonts w:eastAsia="Times New Roman"/>
          </w:rPr>
        </w:sdtEndPr>
        <w:sdtContent>
          <w:r w:rsidRPr="0055708A" w:rsidR="0055708A">
            <w:rPr>
              <w:rStyle w:val="eSPISCCParagraphDefaultFont"/>
              <w:rFonts w:eastAsiaTheme="minorHAnsi"/>
            </w:rPr>
            <w:t>Avenija Dubrovnik 8</w:t>
          </w:r>
        </w:sdtContent>
      </w:sdt>
      <w:r w:rsidR="00F86A11">
        <w:rPr>
          <w:rFonts w:eastAsia="Times New Roman" w:cs="Times New Roman"/>
          <w:lang w:eastAsia="hr-HR"/>
        </w:rPr>
        <w:t xml:space="preserve"> </w:t>
      </w:r>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5708A" w:rsidR="0055708A">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55708A" w:rsidR="0055708A">
            <w:rPr>
              <w:rStyle w:val="eSPISCCParagraphDefaultFont"/>
              <w:rFonts w:eastAsiaTheme="minorHAnsi"/>
            </w:rPr>
            <w:t>220</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55708A" w:rsidR="0055708A">
            <w:rPr>
              <w:rStyle w:val="eSPISCCParagraphDefaultFont"/>
              <w:rFonts w:eastAsiaTheme="minorHAnsi"/>
            </w:rPr>
            <w:t>čl. 229. st. 1. toč. 4. is t. 2. i dr.</w:t>
          </w:r>
        </w:sdtContent>
      </w:sdt>
      <w:r w:rsidR="008F4468">
        <w:rPr>
          <w:rStyle w:val="PozadinaSvijetloZelena"/>
        </w:rPr>
        <w:t xml:space="preserve"> </w:t>
      </w:r>
      <w:sdt>
        <w:sdtPr>
          <w:rPr>
            <w:rStyle w:val="eSPISCCParagraphDefaultFont"/>
            <w:rFonts w:eastAsiaTheme="minorHAnsi"/>
          </w:rPr>
          <w:alias w:val="zakon"/>
          <w:tag w:val="DomainObject.ZakonPravilnikList_1"/>
          <w:id w:val="-1288500376"/>
          <w:lock w:val="sdtLocked"/>
          <w:placeholder>
            <w:docPart w:val="FF8DCBBFA6194F68A682EA62D7399ACA"/>
          </w:placeholder>
          <w:dataBinding w:xpath="/icms/DomainObject.ZakonPravilnikList/derivirana_varijabla[@naziv='DomainObject.ZakonPravilnikList_1']/item" w:storeItemID="{100293BC-3C9C-4740-99C7-73F5E9006100}"/>
          <w:comboBox w:lastValue="Zakon o radu">
            <w:listItem w:displayText="Zakon o radu" w:value="Zakon o radu"/>
            <w:listItem w:displayText="Zakon o mirovinskom osiguranju" w:value="Zakon o mirovinskom osiguranju"/>
            <w:listItem w:displayText="Zakon o obveznom zdravstvenom osiguranju" w:value="Zakon o obveznom zdravstvenom osiguranju"/>
          </w:comboBox>
        </w:sdtPr>
        <w:sdtEndPr>
          <w:rPr>
            <w:rStyle w:val="eSPISCCParagraphDefaultFont"/>
          </w:rPr>
        </w:sdtEndPr>
        <w:sdtContent>
          <w:r w:rsidRPr="0055708A" w:rsidR="0055708A">
            <w:rPr>
              <w:rStyle w:val="eSPISCCParagraphDefaultFont"/>
              <w:rFonts w:eastAsiaTheme="minorHAnsi"/>
            </w:rPr>
            <w:t>Zakon o radu</w:t>
          </w:r>
        </w:sdtContent>
      </w:sdt>
      <w:r w:rsidR="008F4468">
        <w:rPr>
          <w:rStyle w:val="PozadinaSvijetloZelena"/>
        </w:rPr>
        <w:t xml:space="preserve"> </w:t>
      </w:r>
    </w:p>
    <w:p w:rsidRPr="00B3638E" w:rsidR="00B3638E" w:rsidP="00B3638E" w:rsidRDefault="00B3638E" w14:paraId="029CD196" w14:textId="77777777">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B3638E" w14:paraId="5521107A" w14:textId="77777777">
      <w:pPr>
        <w:spacing w:after="0"/>
        <w:ind w:firstLine="708"/>
        <w:jc w:val="both"/>
        <w:rPr>
          <w:rFonts w:eastAsia="Calibri" w:cs="Times New Roman"/>
          <w:bCs/>
        </w:rPr>
      </w:pPr>
      <w:r w:rsidRPr="00B3638E">
        <w:rPr>
          <w:rFonts w:eastAsia="Calibri" w:cs="Times New Roman"/>
        </w:rPr>
        <w:t xml:space="preserve">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w:t>
      </w:r>
      <w:r w:rsidRPr="00B3638E">
        <w:rPr>
          <w:rFonts w:eastAsia="Calibri" w:cs="Times New Roman"/>
          <w:bCs/>
        </w:rPr>
        <w:t>Prekršajnog Zakona, "Narodne novine" broj</w:t>
      </w:r>
      <w:r w:rsidR="008F4468">
        <w:rPr>
          <w:rFonts w:eastAsia="Calibri" w:cs="Times New Roman"/>
          <w:bCs/>
        </w:rPr>
        <w:t xml:space="preserve"> </w:t>
      </w:r>
      <w:sdt>
        <w:sdtPr>
          <w:rPr>
            <w:rStyle w:val="eSPISCCParagraphDefaultFont"/>
            <w:rFonts w:eastAsiaTheme="minorHAnsi"/>
          </w:rPr>
          <w:alias w:val="NN"/>
          <w:tag w:val="DomainObject.NarodneNovineList_1"/>
          <w:id w:val="970019314"/>
          <w:lock w:val="sdtLocked"/>
          <w:placeholder>
            <w:docPart w:val="AEE7123FFF2E43CA83E2F99205347F5C"/>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55708A" w:rsidR="0055708A">
            <w:rPr>
              <w:rStyle w:val="eSPISCCParagraphDefaultFont"/>
              <w:rFonts w:eastAsiaTheme="minorHAnsi"/>
            </w:rPr>
            <w:t>107/07</w:t>
          </w:r>
        </w:sdtContent>
      </w:sdt>
      <w:r w:rsidR="008F4468">
        <w:rPr>
          <w:rFonts w:eastAsia="Calibri" w:cs="Times New Roman"/>
          <w:bCs/>
        </w:rPr>
        <w:t xml:space="preserve"> </w:t>
      </w:r>
      <w:r w:rsidRPr="00B3638E">
        <w:rPr>
          <w:rFonts w:eastAsia="Calibri" w:cs="Times New Roman"/>
          <w:bCs/>
        </w:rPr>
        <w:t>).</w:t>
      </w:r>
    </w:p>
    <w:p w:rsidRPr="00B3638E" w:rsidR="00B3638E" w:rsidP="00B3638E" w:rsidRDefault="00B3638E" w14:paraId="7081FFDF" w14:textId="77777777">
      <w:pPr>
        <w:spacing w:after="0"/>
        <w:ind w:firstLine="708"/>
        <w:jc w:val="both"/>
        <w:rPr>
          <w:rFonts w:eastAsia="Times New Roman" w:cs="Times New Roman"/>
          <w:szCs w:val="22"/>
          <w:lang w:eastAsia="hr-HR"/>
        </w:rPr>
      </w:pPr>
      <w:r w:rsidRPr="00B3638E">
        <w:rPr>
          <w:rFonts w:eastAsia="Times New Roman" w:cs="Times New Roman"/>
          <w:lang w:eastAsia="hr-HR"/>
        </w:rPr>
        <w:t xml:space="preserve">Okrivljenik, odgovorna osoba u pravnoj osobi, je dužan osobno pristupiti ispitivanju. Ukoliko se okrivljenik, odgovorna osoba u pravnoj osobi, ne odazove pozivu i ne opravda izostanak ili ako bude očito izbjegavao primitak poziva, sud će izdati </w:t>
      </w:r>
      <w:proofErr w:type="spellStart"/>
      <w:r w:rsidRPr="00B3638E">
        <w:rPr>
          <w:rFonts w:eastAsia="Times New Roman" w:cs="Times New Roman"/>
          <w:lang w:eastAsia="hr-HR"/>
        </w:rPr>
        <w:t>dovedbeni</w:t>
      </w:r>
      <w:proofErr w:type="spellEnd"/>
      <w:r w:rsidRPr="00B3638E">
        <w:rPr>
          <w:rFonts w:eastAsia="Times New Roman" w:cs="Times New Roman"/>
          <w:lang w:eastAsia="hr-HR"/>
        </w:rPr>
        <w:t xml:space="preserve"> nalog (članak 129. stavak 1. Prekršajnog zakona), s time da je okrivljenik, odgovorna osoba u pravnoj osobi, dužan snositi troškove svojeg dovođenja i odgode ročišta (članak 139. stavak 1. Prekršajnog zakona).</w:t>
      </w:r>
    </w:p>
    <w:p w:rsidRPr="00B3638E" w:rsidR="00B3638E" w:rsidP="00B3638E" w:rsidRDefault="00B3638E" w14:paraId="4641FFE7" w14:textId="77777777">
      <w:pPr>
        <w:spacing w:after="0"/>
        <w:ind w:firstLine="708"/>
        <w:jc w:val="both"/>
        <w:rPr>
          <w:rFonts w:eastAsia="Times New Roman" w:cs="Times New Roman"/>
          <w:lang w:eastAsia="hr-HR"/>
        </w:rPr>
      </w:pPr>
      <w:r w:rsidRPr="00B3638E">
        <w:rPr>
          <w:rFonts w:eastAsia="Times New Roman" w:cs="Times New Roman"/>
          <w:lang w:eastAsia="hr-HR"/>
        </w:rPr>
        <w:t>Ukoliko se okrivljenik, odgovorna osoba u pravnoj osobi,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B3638E" w:rsidR="00B3638E" w:rsidP="00B3638E" w:rsidRDefault="00B3638E" w14:paraId="6D031E5A" w14:textId="77777777">
      <w:pPr>
        <w:spacing w:after="0"/>
        <w:ind w:firstLine="708"/>
        <w:jc w:val="both"/>
        <w:rPr>
          <w:rFonts w:eastAsia="Times New Roman" w:cs="Times New Roman"/>
          <w:lang w:eastAsia="hr-HR"/>
        </w:rPr>
      </w:pPr>
      <w:r w:rsidRPr="00B3638E">
        <w:rPr>
          <w:rFonts w:eastAsia="Times New Roman" w:cs="Times New Roman"/>
          <w:lang w:eastAsia="hr-HR"/>
        </w:rPr>
        <w:t>Okrivljenik, odgovorna osoba u pravnoj osobi, ima pravo uzeti branitelja po svojem izboru koji može biti nazočan ispitivanju (članak 172. stavak 1. Prekršajnog zakona), ali se rasprava neće odgoditi zbog braniteljeva nedolaska.</w:t>
      </w:r>
    </w:p>
    <w:p w:rsidRPr="00B3638E" w:rsidR="00B3638E" w:rsidP="00B3638E" w:rsidRDefault="00B3638E" w14:paraId="2BB04FF1" w14:textId="77777777">
      <w:pPr>
        <w:spacing w:after="0"/>
        <w:ind w:firstLine="708"/>
        <w:jc w:val="both"/>
        <w:rPr>
          <w:rFonts w:eastAsia="Times New Roman" w:cs="Times New Roman"/>
          <w:lang w:eastAsia="hr-HR"/>
        </w:rPr>
      </w:pPr>
      <w:r w:rsidRPr="00B3638E">
        <w:rPr>
          <w:rFonts w:eastAsia="Times New Roman" w:cs="Times New Roman"/>
          <w:lang w:eastAsia="hr-HR"/>
        </w:rPr>
        <w:t>Okrivljenik, odgovorna osoba u pravnoj osobi, može sudu dostaviti i pisanu obranu.</w:t>
      </w:r>
    </w:p>
    <w:p w:rsidR="00176071" w:rsidP="00176071" w:rsidRDefault="00176071" w14:paraId="25F7A419" w14:textId="77777777">
      <w:pPr>
        <w:spacing w:after="0"/>
      </w:pPr>
    </w:p>
    <w:p w:rsidRPr="0041581F" w:rsidR="0041581F" w:rsidP="00A70E0A" w:rsidRDefault="0041581F" w14:paraId="285F1ADD"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55708A" w:rsidR="0055708A">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55708A" w:rsidR="0055708A">
            <w:rPr>
              <w:rStyle w:val="eSPISCCParagraphDefaultFont"/>
              <w:rFonts w:eastAsiaTheme="minorHAnsi"/>
            </w:rPr>
            <w:t>22. travnja 2026.</w:t>
          </w:r>
        </w:sdtContent>
      </w:sdt>
      <w:r w:rsidRPr="0041581F">
        <w:rPr>
          <w:rFonts w:eastAsia="Calibri" w:cs="Times New Roman"/>
        </w:rPr>
        <w:t xml:space="preserve"> </w:t>
      </w:r>
    </w:p>
    <w:p w:rsidRPr="0041581F" w:rsidR="0041581F" w:rsidP="0041581F" w:rsidRDefault="0041581F" w14:paraId="63966A92"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55708A" w14:paraId="1C835E86"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55708A">
            <w:rPr>
              <w:rStyle w:val="eSPISCCParagraphDefaultFont"/>
              <w:rFonts w:eastAsiaTheme="minorHAnsi"/>
            </w:rPr>
            <w:t>Iva Šiprak</w:t>
          </w:r>
        </w:sdtContent>
      </w:sdt>
    </w:p>
    <w:p w:rsidRPr="0041581F" w:rsidR="006F62A9" w:rsidP="006F62A9" w:rsidRDefault="006F62A9" w14:paraId="76CDFB57"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54B5" w:rsidP="00537B78" w:rsidRDefault="001654B5" w14:paraId="0FC0F91D" w14:textId="77777777">
      <w:r>
        <w:separator/>
      </w:r>
    </w:p>
  </w:endnote>
  <w:endnote w:type="continuationSeparator" w:id="0">
    <w:p w:rsidR="001654B5" w:rsidP="00537B78" w:rsidRDefault="001654B5" w14:paraId="167E94D5"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5DB35BD5" w14:textId="77777777">
        <w:pPr>
          <w:pStyle w:val="Podnoje"/>
          <w:jc w:val="center"/>
        </w:pPr>
        <w:r>
          <w:fldChar w:fldCharType="begin"/>
        </w:r>
        <w:r>
          <w:instrText>PAGE   \* MERGEFORMAT</w:instrText>
        </w:r>
        <w:r>
          <w:fldChar w:fldCharType="separate"/>
        </w:r>
        <w:r w:rsidR="00873C3A">
          <w:t>2</w:t>
        </w:r>
        <w:r>
          <w:fldChar w:fldCharType="end"/>
        </w:r>
      </w:p>
    </w:sdtContent>
  </w:sdt>
  <w:p w:rsidR="006C43C5" w:rsidP="00C5238E" w:rsidRDefault="006C43C5" w14:paraId="44D6CFB9"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54B5" w:rsidP="00537B78" w:rsidRDefault="001654B5" w14:paraId="69032FCA" w14:textId="77777777">
      <w:r>
        <w:separator/>
      </w:r>
    </w:p>
  </w:footnote>
  <w:footnote w:type="continuationSeparator" w:id="0">
    <w:p w:rsidR="001654B5" w:rsidP="00537B78" w:rsidRDefault="001654B5" w14:paraId="41C86122"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3ED2CAE"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55708A" w:rsidR="0055708A">
          <w:rPr>
            <w:rStyle w:val="eSPISCCParagraphDefaultFont"/>
          </w:rPr>
          <w:t>Pp-2429/2025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8"/>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627C"/>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4B5"/>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BB5"/>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5708A"/>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6B58"/>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6F4"/>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3C3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468"/>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A4D5E"/>
    <w:rsid w:val="00AA7414"/>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14D"/>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A67"/>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2612"/>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115"/>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86A11"/>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AB1"/>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86A7E26"/>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4C4BB5"/>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4C4BB5"/>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4C4BB5"/>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5B9981468F3346928B11BD38DC75D79D"/>
        <w:category>
          <w:name w:val="Općenito"/>
          <w:gallery w:val="placeholder"/>
        </w:category>
        <w:types>
          <w:type w:val="bbPlcHdr"/>
        </w:types>
        <w:behaviors>
          <w:behavior w:val="content"/>
        </w:behaviors>
        <w:guid w:val="{58922861-9159-4AFB-97F6-147529536130}"/>
      </w:docPartPr>
      <w:docPartBody>
        <w:p w:rsidR="00203B68" w:rsidRDefault="00821F08">
          <w:r w:rsidRPr="00EF3965">
            <w:rPr>
              <w:rStyle w:val="Tekstrezerviranogmjesta"/>
            </w:rPr>
            <w:t>.._.._.._.._.._.._.._..</w:t>
          </w:r>
        </w:p>
      </w:docPartBody>
    </w:docPart>
    <w:docPart>
      <w:docPartPr>
        <w:name w:val="7D5545D6780D4E19A4E151D9B09D4524"/>
        <w:category>
          <w:name w:val="Općenito"/>
          <w:gallery w:val="placeholder"/>
        </w:category>
        <w:types>
          <w:type w:val="bbPlcHdr"/>
        </w:types>
        <w:behaviors>
          <w:behavior w:val="content"/>
        </w:behaviors>
        <w:guid w:val="{5BF9DAA7-5BE3-4A0E-903E-FF6B79CADB4E}"/>
      </w:docPartPr>
      <w:docPartBody>
        <w:p w:rsidR="00203B68" w:rsidRDefault="00821F08">
          <w:r w:rsidRPr="00EF3965">
            <w:rPr>
              <w:rStyle w:val="Tekstrezerviranogmjesta"/>
            </w:rPr>
            <w:t>.._.._.._.._.._.._.._..</w:t>
          </w:r>
        </w:p>
      </w:docPartBody>
    </w:docPart>
    <w:docPart>
      <w:docPartPr>
        <w:name w:val="FF8DCBBFA6194F68A682EA62D7399ACA"/>
        <w:category>
          <w:name w:val="Općenito"/>
          <w:gallery w:val="placeholder"/>
        </w:category>
        <w:types>
          <w:type w:val="bbPlcHdr"/>
        </w:types>
        <w:behaviors>
          <w:behavior w:val="content"/>
        </w:behaviors>
        <w:guid w:val="{0D7FDD61-F31D-40DD-8E33-D020B949F7CB}"/>
      </w:docPartPr>
      <w:docPartBody>
        <w:p w:rsidR="00936B74" w:rsidRDefault="00B9291B">
          <w:r w:rsidRPr="00681D48">
            <w:rPr>
              <w:rStyle w:val="Tekstrezerviranogmjesta"/>
            </w:rPr>
            <w:t>.._.._.._.._.._.._.._..</w:t>
          </w:r>
        </w:p>
      </w:docPartBody>
    </w:docPart>
    <w:docPart>
      <w:docPartPr>
        <w:name w:val="AEE7123FFF2E43CA83E2F99205347F5C"/>
        <w:category>
          <w:name w:val="Općenito"/>
          <w:gallery w:val="placeholder"/>
        </w:category>
        <w:types>
          <w:type w:val="bbPlcHdr"/>
        </w:types>
        <w:behaviors>
          <w:behavior w:val="content"/>
        </w:behaviors>
        <w:guid w:val="{798525F4-8943-4684-8CA4-15E96B53B72C}"/>
      </w:docPartPr>
      <w:docPartBody>
        <w:p w:rsidR="00936B74" w:rsidRDefault="00B9291B">
          <w:r w:rsidRPr="00681D48">
            <w:rPr>
              <w:rStyle w:val="Tekstrezerviranogmjesta"/>
            </w:rPr>
            <w:t>.._.._.._.._.._.._.._..</w:t>
          </w:r>
        </w:p>
      </w:docPartBody>
    </w:docPart>
    <w:docPart>
      <w:docPartPr>
        <w:name w:val="B4D0B47D334F41EAB824D66E130661BB"/>
        <w:category>
          <w:name w:val="Općenito"/>
          <w:gallery w:val="placeholder"/>
        </w:category>
        <w:types>
          <w:type w:val="bbPlcHdr"/>
        </w:types>
        <w:behaviors>
          <w:behavior w:val="content"/>
        </w:behaviors>
        <w:guid w:val="{882A37DF-EEAE-40C3-AE53-AF0C766DDAEA}"/>
      </w:docPartPr>
      <w:docPartBody>
        <w:p w:rsidR="00331CF5" w:rsidRDefault="00936B74">
          <w:r w:rsidRPr="00786FC7">
            <w:rPr>
              <w:rStyle w:val="Tekstrezerviranogmjesta"/>
            </w:rPr>
            <w:t>.._.._.._.._.._.._.._..</w:t>
          </w:r>
        </w:p>
      </w:docPartBody>
    </w:docPart>
    <w:docPart>
      <w:docPartPr>
        <w:name w:val="334FE06EB2844364961CBD458012CACA"/>
        <w:category>
          <w:name w:val="Općenito"/>
          <w:gallery w:val="placeholder"/>
        </w:category>
        <w:types>
          <w:type w:val="bbPlcHdr"/>
        </w:types>
        <w:behaviors>
          <w:behavior w:val="content"/>
        </w:behaviors>
        <w:guid w:val="{D61BCFB2-578E-46A7-8AD4-C228852D818C}"/>
      </w:docPartPr>
      <w:docPartBody>
        <w:p w:rsidR="00A709EE" w:rsidRDefault="00331CF5">
          <w:r w:rsidRPr="00786FC7">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0E7701"/>
    <w:rsid w:val="0010694A"/>
    <w:rsid w:val="001219C6"/>
    <w:rsid w:val="00141482"/>
    <w:rsid w:val="00162DAF"/>
    <w:rsid w:val="00172D97"/>
    <w:rsid w:val="00203B68"/>
    <w:rsid w:val="00331CF5"/>
    <w:rsid w:val="00332B0E"/>
    <w:rsid w:val="00373649"/>
    <w:rsid w:val="003E0449"/>
    <w:rsid w:val="003F07CD"/>
    <w:rsid w:val="00422E58"/>
    <w:rsid w:val="005132FB"/>
    <w:rsid w:val="00525F84"/>
    <w:rsid w:val="006249A5"/>
    <w:rsid w:val="006D7429"/>
    <w:rsid w:val="007D6264"/>
    <w:rsid w:val="00817312"/>
    <w:rsid w:val="00821F08"/>
    <w:rsid w:val="00836283"/>
    <w:rsid w:val="00936B74"/>
    <w:rsid w:val="00974C32"/>
    <w:rsid w:val="009B2BA4"/>
    <w:rsid w:val="009C203C"/>
    <w:rsid w:val="009E5D09"/>
    <w:rsid w:val="00A35B62"/>
    <w:rsid w:val="00A709EE"/>
    <w:rsid w:val="00AB0B20"/>
    <w:rsid w:val="00B41594"/>
    <w:rsid w:val="00B51F9D"/>
    <w:rsid w:val="00B9291B"/>
    <w:rsid w:val="00C647F0"/>
    <w:rsid w:val="00CC30E8"/>
    <w:rsid w:val="00CE74A1"/>
    <w:rsid w:val="00CF08C6"/>
    <w:rsid w:val="00D0556F"/>
    <w:rsid w:val="00D61F03"/>
    <w:rsid w:val="00DC0A90"/>
    <w:rsid w:val="00DD5181"/>
    <w:rsid w:val="00E9563E"/>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31CF5"/>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Zadar</izvorni_sadrzaj>
    <derivirana_varijabla naziv="DomainObject.UcesnikSudskeRadnje.Adresa.Naselje_1">Zadar</derivirana_varijabla>
  </DomainObject.UcesnikSudskeRadnje.Adresa.Naselje>
  <DomainObject.UcesnikSudskeRadnje.Adresa.PostBroj>
    <izvorni_sadrzaj>23000</izvorni_sadrzaj>
    <derivirana_varijabla naziv="DomainObject.UcesnikSudskeRadnje.Adresa.PostBroj_1">23000</derivirana_varijabla>
  </DomainObject.UcesnikSudskeRadnje.Adresa.PostBroj>
  <DomainObject.UcesnikSudskeRadnje.Adresa.UlicaIKBR>
    <izvorni_sadrzaj>Poljana Dragutina Domjanića 10b</izvorni_sadrzaj>
    <derivirana_varijabla naziv="DomainObject.UcesnikSudskeRadnje.Adresa.UlicaIKBR_1">Poljana Dragutina Domjanića 10b</derivirana_varijabla>
  </DomainObject.UcesnikSudskeRadnje.Adresa.UlicaIKBR>
  <DomainObject.UcesnikSudskeRadnje.Naziv>
    <izvorni_sadrzaj>Mile Župan</izvorni_sadrzaj>
    <derivirana_varijabla naziv="DomainObject.UcesnikSudskeRadnje.Naziv_1">Mile Župan</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220</izvorni_sadrzaj>
    <derivirana_varijabla naziv="DomainObject.UcesnikSudskeRadnje.SudskaRadnja.Prostorija.Oznaka_1">220</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21. svibnja 2026.</izvorni_sadrzaj>
    <derivirana_varijabla naziv="DomainObject.UcesnikSudskeRadnje.SudskaRadnja.PlaniraniZavrsetakDatum_1">21. svibnja 2026.</derivirana_varijabla>
  </DomainObject.UcesnikSudskeRadnje.SudskaRadnja.PlaniraniZavrsetakDatum>
  <DomainObject.UcesnikSudskeRadnje.SudskaRadnja.PlaniraniPocetakDatum>
    <izvorni_sadrzaj>21. svibnja 2026.</izvorni_sadrzaj>
    <derivirana_varijabla naziv="DomainObject.UcesnikSudskeRadnje.SudskaRadnja.PlaniraniPocetakDatum_1">21. svibnja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10:00</izvorni_sadrzaj>
    <derivirana_varijabla naziv="DomainObject.UcesnikSudskeRadnje.SudskaRadnja.PlaniraniZavrsetakVrijeme_1">10:00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2429</izvorni_sadrzaj>
    <derivirana_varijabla naziv="DomainObject.Predmet.Broj_1">2429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2025.</izvorni_sadrzaj>
    <derivirana_varijabla naziv="DomainObject.Predmet.DatumOsnivanja_1">5. ožujka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15. rujna 1981.</izvorni_sadrzaj>
    <derivirana_varijabla naziv="DomainObject.Predmet.OkrivljenikFizickaOsoba.DatumRodjenja_1">15. rujna 1981.</derivirana_varijabla>
  </DomainObject.Predmet.OkrivljenikFizickaOsoba.DatumRodjenja>
  <DomainObject.Predmet.OkrivljenikFizickaOsoba.DatumRodjenjaFormated>
    <izvorni_sadrzaj>15.9.1981.</izvorni_sadrzaj>
    <derivirana_varijabla naziv="DomainObject.Predmet.OkrivljenikFizickaOsoba.DatumRodjenjaFormated_1">15.9.1981.</derivirana_varijabla>
  </DomainObject.Predmet.OkrivljenikFizickaOsoba.DatumRodjenjaFormated>
  <DomainObject.Predmet.OkrivljenikFizickaOsoba.Ime>
    <izvorni_sadrzaj>Mile</izvorni_sadrzaj>
    <derivirana_varijabla naziv="DomainObject.Predmet.OkrivljenikFizickaOsoba.Ime_1">Mile</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Zadar (Zadar)</izvorni_sadrzaj>
    <derivirana_varijabla naziv="DomainObject.Predmet.OkrivljenikFizickaOsoba.MjestoRodjenja_1">Zadar (Zadar)</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Mile Župan</izvorni_sadrzaj>
    <derivirana_varijabla naziv="DomainObject.Predmet.OkrivljenikFizickaOsoba.Naziv_1">Mile Župan</derivirana_varijabla>
  </DomainObject.Predmet.OkrivljenikFizickaOsoba.Naziv>
  <DomainObject.Predmet.OkrivljenikFizickaOsoba.Prezime>
    <izvorni_sadrzaj>Župan</izvorni_sadrzaj>
    <derivirana_varijabla naziv="DomainObject.Predmet.OkrivljenikFizickaOsoba.Prezime_1">Župan</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52074331484</izvorni_sadrzaj>
    <derivirana_varijabla naziv="DomainObject.Predmet.OkrivljenikFizickaOsoba.Oib_1">52074331484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Pp-2429/2025</izvorni_sadrzaj>
    <derivirana_varijabla naziv="DomainObject.Predmet.OznakaBroj_1">Pp-2429/2025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DOMUS RESURS j.d.o.o. za privremeno zapošljavanje i posredovanje pri zapošljavanju zastupanog po punomoćniku Marko Samaržija; Mile Župan zastupanog po punomoćniku Marko Samaržija</izvorni_sadrzaj>
    <derivirana_varijabla naziv="DomainObject.Predmet.ProtustrankaFormated_1">  DOMUS RESURS j.d.o.o. za privremeno zapošljavanje i posredovanje pri zapošljavanju zastupanog po punomoćniku Marko Samaržija; Mile Župan zastupanog po punomoćniku Marko Samaržija</derivirana_varijabla>
  </DomainObject.Predmet.ProtustrankaFormated>
  <DomainObject.Predmet.ProtustrankaFormatedOIB>
    <izvorni_sadrzaj>  DOMUS RESURS j.d.o.o. za privremeno zapošljavanje i posredovanje pri zapošljavanju, OIB 18608356501 zastupanog po punomoćniku Marko Samaržija; Mile Župan, OIB 52074331484 zastupanog po punomoćniku Marko Samaržija</izvorni_sadrzaj>
    <derivirana_varijabla naziv="DomainObject.Predmet.ProtustrankaFormatedOIB_1">  DOMUS RESURS j.d.o.o. za privremeno zapošljavanje i posredovanje pri zapošljavanju, OIB 18608356501 zastupanog po punomoćniku Marko Samaržija; Mile Župan, OIB 52074331484 zastupanog po punomoćniku Marko Samaržija</derivirana_varijabla>
  </DomainObject.Predmet.ProtustrankaFormatedOIB>
  <DomainObject.Predmet.ProtustrankaFormatedWithAdress>
    <izvorni_sadrzaj> DOMUS RESURS j.d.o.o. za privremeno zapošljavanje i posredovanje pri zapošljavanju, Selska cesta 141, 10000 Zagreb zastupanog po punomoćniku Marko Samaržija; Mile Župan, Poljana Dragutina Domjanića 10b, 23000 Zadar zastupanog po punomoćniku Marko Samaržija</izvorni_sadrzaj>
    <derivirana_varijabla naziv="DomainObject.Predmet.ProtustrankaFormatedWithAdress_1"> DOMUS RESURS j.d.o.o. za privremeno zapošljavanje i posredovanje pri zapošljavanju, Selska cesta 141, 10000 Zagreb zastupanog po punomoćniku Marko Samaržija; Mile Župan, Poljana Dragutina Domjanića 10b, 23000 Zadar zastupanog po punomoćniku Marko Samaržija</derivirana_varijabla>
  </DomainObject.Predmet.ProtustrankaFormatedWithAdress>
  <DomainObject.Predmet.ProtustrankaFormatedWithAdressOIB>
    <izvorni_sadrzaj> DOMUS RESURS j.d.o.o. za privremeno zapošljavanje i posredovanje pri zapošljavanju, OIB 18608356501, Selska cesta 141, 10000 Zagreb zastupanog po punomoćniku Marko Samaržija; Mile Župan, OIB 52074331484, Poljana Dragutina Domjanića 10b, 23000 Zadar zastupanog po punomoćniku Marko Samaržija</izvorni_sadrzaj>
    <derivirana_varijabla naziv="DomainObject.Predmet.ProtustrankaFormatedWithAdressOIB_1"> DOMUS RESURS j.d.o.o. za privremeno zapošljavanje i posredovanje pri zapošljavanju, OIB 18608356501, Selska cesta 141, 10000 Zagreb zastupanog po punomoćniku Marko Samaržija; Mile Župan, OIB 52074331484, Poljana Dragutina Domjanića 10b, 23000 Zadar zastupanog po punomoćniku Marko Samaržija</derivirana_varijabla>
  </DomainObject.Predmet.ProtustrankaFormatedWithAdressOIB>
  <DomainObject.Predmet.ProtustrankaWithAdress>
    <izvorni_sadrzaj>DOMUS RESURS j.d.o.o. za privremeno zapošljavanje i posredovanje pri zapošljavanju Selska cesta 141, 10000 Zagreb, Mile Župan Poljana Dragutina Domjanića 10b, 23000 Zadar</izvorni_sadrzaj>
    <derivirana_varijabla naziv="DomainObject.Predmet.ProtustrankaWithAdress_1">DOMUS RESURS j.d.o.o. za privremeno zapošljavanje i posredovanje pri zapošljavanju Selska cesta 141, 10000 Zagreb, Mile Župan Poljana Dragutina Domjanića 10b, 23000 Zadar</derivirana_varijabla>
  </DomainObject.Predmet.ProtustrankaWithAdress>
  <DomainObject.Predmet.ProtustrankaWithAdressOIB>
    <izvorni_sadrzaj>DOMUS RESURS j.d.o.o. za privremeno zapošljavanje i posredovanje pri zapošljavanju, OIB 18608356501, Selska cesta 141, 10000 Zagreb, Mile Župan, OIB 52074331484, Poljana Dragutina Domjanića 10b, 23000 Zadar</izvorni_sadrzaj>
    <derivirana_varijabla naziv="DomainObject.Predmet.ProtustrankaWithAdressOIB_1">DOMUS RESURS j.d.o.o. za privremeno zapošljavanje i posredovanje pri zapošljavanju, OIB 18608356501, Selska cesta 141, 10000 Zagreb, Mile Župan, OIB 52074331484, Poljana Dragutina Domjanića 10b, 23000 Zadar</derivirana_varijabla>
  </DomainObject.Predmet.ProtustrankaWithAdressOIB>
  <DomainObject.Predmet.ProtustrankaNazivFormated>
    <izvorni_sadrzaj>DOMUS RESURS j.d.o.o. za privremeno zapošljavanje i posredovanje pri zapošljavanju,Mile Župan</izvorni_sadrzaj>
    <derivirana_varijabla naziv="DomainObject.Predmet.ProtustrankaNazivFormated_1">Mile Župan</derivirana_varijabla>
    <derivirana_varijabla naziv="Padez">DOMUS RESURS j.d.o.o. za privremeno zapošljavanje i posredovanje pri zapošljavanju,Mile Župan</derivirana_varijabla>
  </DomainObject.Predmet.ProtustrankaNazivFormated>
  <DomainObject.Predmet.ProtustrankaNazivFormatedOIB>
    <izvorni_sadrzaj>DOMUS RESURS j.d.o.o. za privremeno zapošljavanje i posredovanje pri zapošljavanju, OIB 18608356501,Mile Župan, OIB 52074331484</izvorni_sadrzaj>
    <derivirana_varijabla naziv="DomainObject.Predmet.ProtustrankaNazivFormatedOIB_1">DOMUS RESURS j.d.o.o. za privremeno zapošljavanje i posredovanje pri zapošljavanju, OIB 18608356501,Mile Župan, OIB 52074331484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Iva Šiprak, 77.</izvorni_sadrzaj>
    <derivirana_varijabla naziv="DomainObject.Predmet.Referada.Naziv_1">Iva Šiprak, 77.</derivirana_varijabla>
  </DomainObject.Predmet.Referada.Naziv>
  <DomainObject.Predmet.Referada.Oznaka>
    <izvorni_sadrzaj>77</izvorni_sadrzaj>
    <derivirana_varijabla naziv="DomainObject.Predmet.Referada.Oznaka_1">77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220</izvorni_sadrzaj>
    <derivirana_varijabla naziv="DomainObject.Predmet.Referada.Prostorija.Oznaka_1">220</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Iva Šiprak</izvorni_sadrzaj>
    <derivirana_varijabla naziv="DomainObject.Predmet.Referada.Sudac_1">Iva Šiprak</derivirana_varijabla>
    <derivirana_varijabla naziv="Dativ">Iva Šiprak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izvorni_sadrzaj>
    <derivirana_varijabla naziv="DomainObject.Predmet.StrankaFormated_1">  Državni inspektorat</derivirana_varijabla>
  </DomainObject.Predmet.StrankaFormated>
  <DomainObject.Predmet.StrankaFormatedOIB>
    <izvorni_sadrzaj>  Državni inspektorat, OIB 33706439962</izvorni_sadrzaj>
    <derivirana_varijabla naziv="DomainObject.Predmet.StrankaFormatedOIB_1">  Državni inspektorat, OIB 33706439962</derivirana_varijabla>
  </DomainObject.Predmet.StrankaFormatedOIB>
  <DomainObject.Predmet.StrankaFormatedWithAdress>
    <izvorni_sadrzaj> Državni inspektorat, Šubićeva 29, 10000 Zagreb</izvorni_sadrzaj>
    <derivirana_varijabla naziv="DomainObject.Predmet.StrankaFormatedWithAdress_1"> Državni inspektorat, Šubićeva 29, 10000 Zagreb</derivirana_varijabla>
  </DomainObject.Predmet.StrankaFormatedWithAdress>
  <DomainObject.Predmet.StrankaFormatedWithAdressOIB>
    <izvorni_sadrzaj> Državni inspektorat, OIB 33706439962, Šubićeva 29, 10000 Zagreb</izvorni_sadrzaj>
    <derivirana_varijabla naziv="DomainObject.Predmet.StrankaFormatedWithAdressOIB_1"> Državni inspektorat, OIB 33706439962, Šubićeva 29, 10000 Zagreb</derivirana_varijabla>
  </DomainObject.Predmet.StrankaFormatedWithAdressOIB>
  <DomainObject.Predmet.StrankaWithAdress>
    <izvorni_sadrzaj>Državni inspektorat Šubićeva 29,10000 Zagreb</izvorni_sadrzaj>
    <derivirana_varijabla naziv="DomainObject.Predmet.StrankaWithAdress_1">Državni inspektorat Šubićeva 29,10000 Zagreb</derivirana_varijabla>
  </DomainObject.Predmet.StrankaWithAdress>
  <DomainObject.Predmet.StrankaWithAdressOIB>
    <izvorni_sadrzaj>Državni inspektorat, OIB 33706439962, Šubićeva 29,10000 Zagreb</izvorni_sadrzaj>
    <derivirana_varijabla naziv="DomainObject.Predmet.StrankaWithAdressOIB_1">Državni inspektorat, OIB 33706439962, Šubićeva 29,10000 Zagreb</derivirana_varijabla>
  </DomainObject.Predmet.StrankaWithAdressOIB>
  <DomainObject.Predmet.StrankaNazivFormated>
    <izvorni_sadrzaj>Državni inspektorat</izvorni_sadrzaj>
    <derivirana_varijabla naziv="DomainObject.Predmet.StrankaNazivFormated_1">Državni inspektorat</derivirana_varijabla>
    <derivirana_varijabla naziv="Padez">Državni inspektorat</derivirana_varijabla>
  </DomainObject.Predmet.StrankaNazivFormated>
  <DomainObject.Predmet.StrankaNazivFormatedOIB>
    <izvorni_sadrzaj>Državni inspektorat, OIB 33706439962</izvorni_sadrzaj>
    <derivirana_varijabla naziv="DomainObject.Predmet.StrankaNazivFormatedOIB_1">Državni inspektorat, OIB 33706439962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erivirana_varijabla naziv="adresa">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Iva Šiprak, 77.</izvorni_sadrzaj>
    <derivirana_varijabla naziv="DomainObject.Predmet.TrenutnaLokacijaSpisa.Naziv_1">Iva Šiprak, 77.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Mirela Miloloža</izvorni_sadrzaj>
    <derivirana_varijabla naziv="DomainObject.Predmet.Zapisnicar_1">Mirela Miloloža</derivirana_varijabla>
    <derivirana_varijabla naziv="Padez">Mirela Miloloža</derivirana_varijabla>
  </DomainObject.Predmet.Zapisnicar>
  <DomainObject.Predmet.StrankaListFormated>
    <izvorni_sadrzaj>
      <item>Državni inspektorat</item>
    </izvorni_sadrzaj>
    <derivirana_varijabla naziv="DomainObject.Predmet.StrankaListFormated_1">
      <item>Državni inspektorat</item>
    </derivirana_varijabla>
  </DomainObject.Predmet.StrankaListFormated>
  <DomainObject.Predmet.StrankaListFormatedOIB>
    <izvorni_sadrzaj>
      <item>Državni inspektorat, OIB 33706439962</item>
    </izvorni_sadrzaj>
    <derivirana_varijabla naziv="DomainObject.Predmet.StrankaListFormatedOIB_1">
      <item>Državni inspektorat, OIB 33706439962</item>
    </derivirana_varijabla>
  </DomainObject.Predmet.StrankaListFormatedOIB>
  <DomainObject.Predmet.StrankaListFormatedWithAdress>
    <izvorni_sadrzaj>
      <item>Državni inspektorat, Šubićeva 29, 10000 Zagreb</item>
    </izvorni_sadrzaj>
    <derivirana_varijabla naziv="DomainObject.Predmet.StrankaListFormatedWithAdress_1">
      <item>Državni inspektorat, Šubićeva 29, 10000 Zagreb</item>
    </derivirana_varijabla>
  </DomainObject.Predmet.StrankaListFormatedWithAdress>
  <DomainObject.Predmet.StrankaListFormatedWithAdressOIB>
    <izvorni_sadrzaj>
      <item>Državni inspektorat, OIB 33706439962, Šubićeva 29, 10000 Zagreb</item>
    </izvorni_sadrzaj>
    <derivirana_varijabla naziv="DomainObject.Predmet.StrankaListFormatedWithAdressOIB_1">
      <item>Državni inspektorat, OIB 33706439962, Šubićeva 29, 10000 Zagreb</item>
    </derivirana_varijabla>
  </DomainObject.Predmet.StrankaListFormatedWithAdressOIB>
  <DomainObject.Predmet.StrankaListNazivFormated>
    <izvorni_sadrzaj>
      <item>Državni inspektorat</item>
    </izvorni_sadrzaj>
    <derivirana_varijabla naziv="DomainObject.Predmet.StrankaListNazivFormated_1">
      <item>Državni inspektorat</item>
    </derivirana_varijabla>
  </DomainObject.Predmet.StrankaListNazivFormated>
  <DomainObject.Predmet.StrankaListNazivFormatedOIB>
    <izvorni_sadrzaj>
      <item>Državni inspektorat, OIB 33706439962</item>
    </izvorni_sadrzaj>
    <derivirana_varijabla naziv="DomainObject.Predmet.StrankaListNazivFormatedOIB_1">
      <item>Državni inspektorat, OIB 33706439962</item>
    </derivirana_varijabla>
  </DomainObject.Predmet.StrankaListNazivFormatedOIB>
  <DomainObject.Predmet.ProtuStrankaListFormated>
    <izvorni_sadrzaj>
      <item>DOMUS RESURS j.d.o.o. za privremeno zapošljavanje i posredovanje pri zapošljavanju zastupanog po punomoćniku Marko Samaržija</item>
      <item>Mile Župan zastupanog po punomoćniku Marko Samaržija</item>
    </izvorni_sadrzaj>
    <derivirana_varijabla naziv="DomainObject.Predmet.ProtuStrankaListFormated_1">
      <item>DOMUS RESURS j.d.o.o. za privremeno zapošljavanje i posredovanje pri zapošljavanju zastupanog po punomoćniku Marko Samaržija</item>
      <item>Mile Župan zastupanog po punomoćniku Marko Samaržija</item>
    </derivirana_varijabla>
  </DomainObject.Predmet.ProtuStrankaListFormated>
  <DomainObject.Predmet.ProtuStrankaListFormatedOIB>
    <izvorni_sadrzaj>
      <item>DOMUS RESURS j.d.o.o. za privremeno zapošljavanje i posredovanje pri zapošljavanju, OIB 18608356501 zastupanog po punomoćniku Marko Samaržija</item>
      <item>Mile Župan, OIB 52074331484 zastupanog po punomoćniku Marko Samaržija</item>
    </izvorni_sadrzaj>
    <derivirana_varijabla naziv="DomainObject.Predmet.ProtuStrankaListFormatedOIB_1">
      <item>DOMUS RESURS j.d.o.o. za privremeno zapošljavanje i posredovanje pri zapošljavanju, OIB 18608356501 zastupanog po punomoćniku Marko Samaržija</item>
      <item>Mile Župan, OIB 52074331484 zastupanog po punomoćniku Marko Samaržija</item>
    </derivirana_varijabla>
  </DomainObject.Predmet.ProtuStrankaListFormatedOIB>
  <DomainObject.Predmet.ProtuStrankaListFormatedWithAdress>
    <izvorni_sadrzaj>
      <item>DOMUS RESURS j.d.o.o. za privremeno zapošljavanje i posredovanje pri zapošljavanju, Selska cesta 141, 10000 Zagreb zastupanog po punomoćniku Marko Samaržija</item>
      <item>Mile Župan, Poljana Dragutina Domjanića 10b, 23000 Zadar zastupanog po punomoćniku Marko Samaržija</item>
    </izvorni_sadrzaj>
    <derivirana_varijabla naziv="DomainObject.Predmet.ProtuStrankaListFormatedWithAdress_1">
      <item>DOMUS RESURS j.d.o.o. za privremeno zapošljavanje i posredovanje pri zapošljavanju, Selska cesta 141, 10000 Zagreb zastupanog po punomoćniku Marko Samaržija</item>
      <item>Mile Župan, Poljana Dragutina Domjanića 10b, 23000 Zadar zastupanog po punomoćniku Marko Samaržija</item>
    </derivirana_varijabla>
  </DomainObject.Predmet.ProtuStrankaListFormatedWithAdress>
  <DomainObject.Predmet.ProtuStrankaListFormatedWithAdressOIB>
    <izvorni_sadrzaj>
      <item>DOMUS RESURS j.d.o.o. za privremeno zapošljavanje i posredovanje pri zapošljavanju, OIB 18608356501, Selska cesta 141, 10000 Zagreb zastupanog po punomoćniku Marko Samaržija</item>
      <item>Mile Župan, OIB 52074331484, Poljana Dragutina Domjanića 10b, 23000 Zadar zastupanog po punomoćniku Marko Samaržija</item>
    </izvorni_sadrzaj>
    <derivirana_varijabla naziv="DomainObject.Predmet.ProtuStrankaListFormatedWithAdressOIB_1">
      <item>DOMUS RESURS j.d.o.o. za privremeno zapošljavanje i posredovanje pri zapošljavanju, OIB 18608356501, Selska cesta 141, 10000 Zagreb zastupanog po punomoćniku Marko Samaržija</item>
      <item>Mile Župan, OIB 52074331484, Poljana Dragutina Domjanića 10b, 23000 Zadar zastupanog po punomoćniku Marko Samaržija</item>
    </derivirana_varijabla>
  </DomainObject.Predmet.ProtuStrankaListFormatedWithAdressOIB>
  <DomainObject.Predmet.ProtuStrankaListNazivFormated>
    <izvorni_sadrzaj>
      <item>DOMUS RESURS j.d.o.o. za privremeno zapošljavanje i posredovanje pri zapošljavanju</item>
      <item>Mile Župan</item>
    </izvorni_sadrzaj>
    <derivirana_varijabla naziv="DomainObject.Predmet.ProtuStrankaListNazivFormated_1">
      <item>DOMUS RESURS j.d.o.o. za privremeno zapošljavanje i posredovanje pri zapošljavanju</item>
      <item>Mile Župan</item>
    </derivirana_varijabla>
  </DomainObject.Predmet.ProtuStrankaListNazivFormated>
  <DomainObject.Predmet.ProtuStrankaListNazivFormatedOIB>
    <izvorni_sadrzaj>
      <item>DOMUS RESURS j.d.o.o. za privremeno zapošljavanje i posredovanje pri zapošljavanju, OIB 18608356501</item>
      <item>Mile Župan, OIB 52074331484</item>
    </izvorni_sadrzaj>
    <derivirana_varijabla naziv="DomainObject.Predmet.ProtuStrankaListNazivFormatedOIB_1">
      <item>DOMUS RESURS j.d.o.o. za privremeno zapošljavanje i posredovanje pri zapošljavanju, OIB 18608356501</item>
      <item>Mile Župan, OIB 52074331484</item>
    </derivirana_varijabla>
  </DomainObject.Predmet.ProtuStrankaListNazivFormatedOIB>
  <DomainObject.Predmet.OstaliListFormated>
    <izvorni_sadrzaj>
      <item>Marko Samaržija punomoćnik sudionika u postupku DOMUS RESURS j.d.o.o. za privremeno zapošljavanje i posredovanje pri zapošljavanju; Mile Župan</item>
      <item>Gordana Delhunija</item>
      <item>Marta Sokač</item>
      <item>Luca Rimac</item>
      <item>Državni inspektorat</item>
      <item>Irena Poznik</item>
    </izvorni_sadrzaj>
    <derivirana_varijabla naziv="DomainObject.Predmet.OstaliListFormated_1">
      <item>Marko Samaržija punomoćnik sudionika u postupku DOMUS RESURS j.d.o.o. za privremeno zapošljavanje i posredovanje pri zapošljavanju; Mile Župan</item>
      <item>Gordana Delhunija</item>
      <item>Marta Sokač</item>
      <item>Luca Rimac</item>
      <item>Državni inspektorat</item>
      <item>Irena Poznik</item>
    </derivirana_varijabla>
    <derivirana_varijabla naziv="DrugaOsoba">
      <item>Marko Samaržija punomoćnik sudionika u postupku DOMUS RESURS j.d.o.o. za privremeno zapošljavanje i posredovanje pri zapošljavanju; Mile Župan</item>
      <item>Gordana Delhunija</item>
      <item>Marta Sokač</item>
      <item>Luca Rimac</item>
      <item>Državni inspektorat</item>
      <item>Irena Poznik</item>
    </derivirana_varijabla>
  </DomainObject.Predmet.OstaliListFormated>
  <DomainObject.Predmet.OstaliListFormatedOIB>
    <izvorni_sadrzaj>
      <item>Marko Samaržija, OIB 62398239711 punomoćnik sudionika u postupku DOMUS RESURS j.d.o.o. za privremeno zapošljavanje i posredovanje pri zapošljavanju; Mile Župan</item>
      <item>Gordana Delhunija, OIB 32627463521</item>
      <item>Marta Sokač, OIB 53201455945</item>
      <item>Luca Rimac, OIB 97300629473</item>
      <item>Državni inspektorat, OIB 33706439962</item>
      <item>Irena Poznik</item>
    </izvorni_sadrzaj>
    <derivirana_varijabla naziv="DomainObject.Predmet.OstaliListFormatedOIB_1">
      <item>Marko Samaržija, OIB 62398239711 punomoćnik sudionika u postupku DOMUS RESURS j.d.o.o. za privremeno zapošljavanje i posredovanje pri zapošljavanju; Mile Župan</item>
      <item>Gordana Delhunija, OIB 32627463521</item>
      <item>Marta Sokač, OIB 53201455945</item>
      <item>Luca Rimac, OIB 97300629473</item>
      <item>Državni inspektorat, OIB 33706439962</item>
      <item>Irena Poznik</item>
    </derivirana_varijabla>
  </DomainObject.Predmet.OstaliListFormatedOIB>
  <DomainObject.Predmet.OstaliListFormatedWithAdress>
    <izvorni_sadrzaj>
      <item>Marko Samaržija, Gundulićeva 36, 10000 Zagreb punomoćnik sudionika u postupku DOMUS RESURS j.d.o.o. za privremeno zapošljavanje i posredovanje pri zapošljavanju; Mile Župan</item>
      <item>Gordana Delhunija, Ulica Sv. Roka 3a, 10000 Zagreb</item>
      <item>Marta Sokač, Bukovje Križevačko 84, 48260 Bukovje Križevačko</item>
      <item>Luca Rimac, Mikulini 16g, 10250 Ježdovec</item>
      <item>Državni inspektorat, Šubićeva 29, 10000 Zagreb</item>
      <item>Irena Poznik, Ulica grada Vukovara 72 (Hrvatska Lutrija d.o.o.), 10000 Zagreb</item>
    </izvorni_sadrzaj>
    <derivirana_varijabla naziv="DomainObject.Predmet.OstaliListFormatedWithAdress_1">
      <item>Marko Samaržija, Gundulićeva 36, 10000 Zagreb punomoćnik sudionika u postupku DOMUS RESURS j.d.o.o. za privremeno zapošljavanje i posredovanje pri zapošljavanju; Mile Župan</item>
      <item>Gordana Delhunija, Ulica Sv. Roka 3a, 10000 Zagreb</item>
      <item>Marta Sokač, Bukovje Križevačko 84, 48260 Bukovje Križevačko</item>
      <item>Luca Rimac, Mikulini 16g, 10250 Ježdovec</item>
      <item>Državni inspektorat, Šubićeva 29, 10000 Zagreb</item>
      <item>Irena Poznik, Ulica grada Vukovara 72 (Hrvatska Lutrija d.o.o.), 10000 Zagreb</item>
    </derivirana_varijabla>
  </DomainObject.Predmet.OstaliListFormatedWithAdress>
  <DomainObject.Predmet.OstaliListFormatedWithAdressOIB>
    <izvorni_sadrzaj>
      <item>Marko Samaržija, OIB 62398239711, Gundulićeva 36, 10000 Zagreb punomoćnik sudionika u postupku DOMUS RESURS j.d.o.o. za privremeno zapošljavanje i posredovanje pri zapošljavanju; Mile Župan</item>
      <item>Gordana Delhunija, OIB 32627463521, Ulica Sv. Roka 3a, 10000 Zagreb</item>
      <item>Marta Sokač, OIB 53201455945, Bukovje Križevačko 84, 48260 Bukovje Križevačko</item>
      <item>Luca Rimac, OIB 97300629473, Mikulini 16g, 10250 Ježdovec</item>
      <item>Državni inspektorat, OIB 33706439962, Šubićeva 29, 10000 Zagreb</item>
      <item>Irena Poznik, Ulica grada Vukovara 72 (Hrvatska Lutrija d.o.o.), 10000 Zagreb</item>
    </izvorni_sadrzaj>
    <derivirana_varijabla naziv="DomainObject.Predmet.OstaliListFormatedWithAdressOIB_1">
      <item>Marko Samaržija, OIB 62398239711, Gundulićeva 36, 10000 Zagreb punomoćnik sudionika u postupku DOMUS RESURS j.d.o.o. za privremeno zapošljavanje i posredovanje pri zapošljavanju; Mile Župan</item>
      <item>Gordana Delhunija, OIB 32627463521, Ulica Sv. Roka 3a, 10000 Zagreb</item>
      <item>Marta Sokač, OIB 53201455945, Bukovje Križevačko 84, 48260 Bukovje Križevačko</item>
      <item>Luca Rimac, OIB 97300629473, Mikulini 16g, 10250 Ježdovec</item>
      <item>Državni inspektorat, OIB 33706439962, Šubićeva 29, 10000 Zagreb</item>
      <item>Irena Poznik, Ulica grada Vukovara 72 (Hrvatska Lutrija d.o.o.), 10000 Zagreb</item>
    </derivirana_varijabla>
  </DomainObject.Predmet.OstaliListFormatedWithAdressOIB>
  <DomainObject.Predmet.OstaliListNazivFormated>
    <izvorni_sadrzaj>
      <item>Marko Samaržija</item>
      <item>Gordana Delhunija</item>
      <item>Marta Sokač</item>
      <item>Luca Rimac</item>
      <item>Državni inspektorat</item>
      <item>Irena Poznik</item>
    </izvorni_sadrzaj>
    <derivirana_varijabla naziv="DomainObject.Predmet.OstaliListNazivFormated_1">
      <item>Marko Samaržija</item>
      <item>Gordana Delhunija</item>
      <item>Marta Sokač</item>
      <item>Luca Rimac</item>
      <item>Državni inspektorat</item>
      <item>Irena Poznik</item>
    </derivirana_varijabla>
  </DomainObject.Predmet.OstaliListNazivFormated>
  <DomainObject.Predmet.OstaliListNazivFormatedOIB>
    <izvorni_sadrzaj>
      <item>Marko Samaržija, OIB 62398239711</item>
      <item>Gordana Delhunija, OIB 32627463521</item>
      <item>Marta Sokač, OIB 53201455945</item>
      <item>Luca Rimac, OIB 97300629473</item>
      <item>Državni inspektorat, OIB 33706439962</item>
      <item>Irena Poznik</item>
    </izvorni_sadrzaj>
    <derivirana_varijabla naziv="DomainObject.Predmet.OstaliListNazivFormatedOIB_1">
      <item>Marko Samaržija, OIB 62398239711</item>
      <item>Gordana Delhunija, OIB 32627463521</item>
      <item>Marta Sokač, OIB 53201455945</item>
      <item>Luca Rimac, OIB 97300629473</item>
      <item>Državni inspektorat, OIB 33706439962</item>
      <item>Irena Poznik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14, 112, 5, 14, 120, 14, 112, 120, 14, 5</izvorni_sadrzaj>
    <derivirana_varijabla naziv="DomainObject.Predmet.ClanakZakona_1">14, 112, 5, 14, 120, 14, 112, 120, 14, 5</derivirana_varijabla>
  </DomainObject.Predmet.ClanakZakona>
  <DomainObject.Predmet.ClanakZakonaFull>
    <izvorni_sadrzaj>članka 14. stavka 5., članka 112. stavka 1. točke 2., članka 5., članka 14. stavka 3., članka 120. stavka 4., članka 14. stavka 5., članka 112. stavka 1. točke 2., članka 120. stavka 4., članka 14. stavka 3., članka 5.</izvorni_sadrzaj>
    <derivirana_varijabla naziv="DomainObject.Predmet.ClanakZakonaFull_1">čl. 229. st. 1. toč. 4. is t. 2. i dr.</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22. travnja 2026.</izvorni_sadrzaj>
    <derivirana_varijabla naziv="DomainObject.Datum_1">22. travnja 2026.</derivirana_varijabla>
  </DomainObject.Datum>
  <DomainObject.PoslovniBrojDokumenta>
    <izvorni_sadrzaj/>
    <derivirana_varijabla naziv="DomainObject.PoslovniBrojDokumenta_1"/>
  </DomainObject.PoslovniBrojDokumenta>
  <DomainObject.Predmet.StrankaIDrugi>
    <izvorni_sadrzaj>Državni inspektorat</izvorni_sadrzaj>
    <derivirana_varijabla naziv="DomainObject.Predmet.StrankaIDrugi_1">Državni inspektorat</derivirana_varijabla>
  </DomainObject.Predmet.StrankaIDrugi>
  <DomainObject.Predmet.ProtustrankaIDrugi>
    <izvorni_sadrzaj>DOMUS RESURS j.d.o.o. za privremeno zapošljavanje i posredovanje pri zapošljavanju i dr.</izvorni_sadrzaj>
    <derivirana_varijabla naziv="DomainObject.Predmet.ProtustrankaIDrugi_1">DOMUS RESURS j.d.o.o. </derivirana_varijabla>
  </DomainObject.Predmet.ProtustrankaIDrugi>
  <DomainObject.Predmet.StrankaIDrugiAdressOIB>
    <izvorni_sadrzaj>Državni inspektorat, OIB 33706439962, Šubićeva 29, 10000 Zagreb</izvorni_sadrzaj>
    <derivirana_varijabla naziv="DomainObject.Predmet.StrankaIDrugiAdressOIB_1">Državni inspektorat, OIB 33706439962, Šubićeva 29, 10000 Zagreb</derivirana_varijabla>
  </DomainObject.Predmet.StrankaIDrugiAdressOIB>
  <DomainObject.Predmet.ProtustrankaIDrugiAdressOIB>
    <izvorni_sadrzaj>DOMUS RESURS j.d.o.o. za privremeno zapošljavanje i posredovanje pri zapošljavanju, OIB 18608356501, Selska cesta 141, 10000 Zagreb i dr.</izvorni_sadrzaj>
    <derivirana_varijabla naziv="DomainObject.Predmet.ProtustrankaIDrugiAdressOIB_1">DOMUS RESURS j.d.o.o. za privremeno zapošljavanje i posredovanje pri zapošljavanju, OIB 18608356501, Selska cesta 141,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item>
      <item>DOMUS RESURS j.d.o.o. za privremeno zapošljavanje i posredovanje pri zapošljavanju</item>
      <item>Mile Župan</item>
      <item>Marko Samaržija</item>
      <item>Gordana Delhunija</item>
      <item>Marta Sokač</item>
      <item>Luca Rimac</item>
      <item>Državni inspektorat</item>
      <item>Irena Poznik</item>
    </izvorni_sadrzaj>
    <derivirana_varijabla naziv="DomainObject.Predmet.SudioniciListNaziv_1">
      <item>Državni inspektorat</item>
      <item>DOMUS RESURS j.d.o.o. za privremeno zapošljavanje i posredovanje pri zapošljavanju</item>
      <item>Mile Župan</item>
      <item>Marko Samaržija</item>
      <item>Gordana Delhunija</item>
      <item>Marta Sokač</item>
      <item>Luca Rimac</item>
      <item>Državni inspektorat</item>
      <item>Irena Poznik</item>
    </derivirana_varijabla>
    <derivirana_varijabla naziv="OstaliSudionici">
      <item>Državni inspektorat</item>
      <item>DOMUS RESURS j.d.o.o. za privremeno zapošljavanje i posredovanje pri zapošljavanju</item>
      <item>Mile Župan</item>
      <item>Marko Samaržija</item>
      <item>Gordana Delhunija</item>
      <item>Marta Sokač</item>
      <item>Luca Rimac</item>
      <item>Državni inspektorat</item>
      <item>Irena Poznik</item>
    </derivirana_varijabla>
  </DomainObject.Predmet.SudioniciListNaziv>
  <DomainObject.Predmet.SudioniciListAdressOIB>
    <izvorni_sadrzaj>
      <item>Državni inspektorat, OIB 33706439962, Šubićeva 29,10000 Zagreb</item>
      <item>DOMUS RESURS j.d.o.o. za privremeno zapošljavanje i posredovanje pri zapošljavanju, OIB 18608356501, Selska cesta 141,10000 Zagreb</item>
      <item>Mile Župan, OIB 52074331484, Poljana Dragutina Domjanića 10b,23000 Zadar</item>
      <item>Marko Samaržija, OIB 62398239711, Gundulićeva 36,10000 Zagreb</item>
      <item>Gordana Delhunija, OIB 32627463521, Ulica Sv. Roka 3a,10000 Zagreb</item>
      <item>Marta Sokač, OIB 53201455945, Bukovje Križevačko 84,48260 Bukovje Križevačko</item>
      <item>Luca Rimac, OIB 97300629473, Mikulini 16g,10250 Ježdovec</item>
      <item>Državni inspektorat, OIB 33706439962, Šubićeva 29,10000 Zagreb</item>
      <item>Irena Poznik, Ulica grada Vukovara 72 (Hrvatska Lutrija d.o.o.),10000 Zagreb</item>
    </izvorni_sadrzaj>
    <derivirana_varijabla naziv="DomainObject.Predmet.SudioniciListAdressOIB_1">
      <item>Državni inspektorat, OIB 33706439962, Šubićeva 29,10000 Zagreb</item>
      <item>DOMUS RESURS j.d.o.o. za privremeno zapošljavanje i posredovanje pri zapošljavanju, OIB 18608356501, Selska cesta 141,10000 Zagreb</item>
      <item>Mile Župan, OIB 52074331484, Poljana Dragutina Domjanića 10b,23000 Zadar</item>
      <item>Marko Samaržija, OIB 62398239711, Gundulićeva 36,10000 Zagreb</item>
      <item>Gordana Delhunija, OIB 32627463521, Ulica Sv. Roka 3a,10000 Zagreb</item>
      <item>Marta Sokač, OIB 53201455945, Bukovje Križevačko 84,48260 Bukovje Križevačko</item>
      <item>Luca Rimac, OIB 97300629473, Mikulini 16g,10250 Ježdovec</item>
      <item>Državni inspektorat, OIB 33706439962, Šubićeva 29,10000 Zagreb</item>
      <item>Irena Poznik, Ulica grada Vukovara 72 (Hrvatska Lutrija d.o.o.),10000 Zagreb</item>
    </derivirana_varijabla>
  </DomainObject.Predmet.SudioniciListAdressOIB>
  <DomainObject.UcesnikSudskeRadnje.NazivFormated>
    <izvorni_sadrzaj>Mile Župan, OIB 52074331484, Poljana Dragutina Domjanića 10b,23000 Zadar</izvorni_sadrzaj>
    <derivirana_varijabla naziv="DomainObject.UcesnikSudskeRadnje.NazivFormated_1">Mile Župan, OIB 52074331484, Poljana Dragutina Domjanića 10b,23000 Zadar</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33706439962</item>
      <item>, OIB 18608356501</item>
      <item>, OIB 52074331484</item>
      <item>, OIB 62398239711</item>
      <item>, OIB 32627463521</item>
      <item>, OIB 53201455945</item>
      <item>, OIB 97300629473</item>
      <item>, OIB 33706439962</item>
      <item>, OIB null</item>
    </izvorni_sadrzaj>
    <derivirana_varijabla naziv="DomainObject.Predmet.SudioniciListNazivOIB_1">
      <item>, OIB 33706439962</item>
      <item>, OIB 18608356501</item>
      <item>, OIB 52074331484</item>
      <item>, OIB 62398239711</item>
      <item>, OIB 32627463521</item>
      <item>, OIB 53201455945</item>
      <item>, OIB 97300629473</item>
      <item>, OIB 33706439962</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Državni inspektorat, OIB 33706439962, Šubićeva 29, 10000 Zagreb
2. Okrivljenik DOMUS RESURS j.d.o.o. za privremeno zapošljavanje i posredovanje pri zapošljavanju, OIB 18608356501, Selska cesta 141, 10000 Zagreb
3. Branitelj - izabrani Marko Samaržija, OIB 62398239711, Gundulićeva 36, 10000 Zagreb
4. Okrivljenik Mile Župan, OIB 52074331484, Poljana Dragutina Domjanića 10b, 23000 Zadar
5. Branitelj - izabrani Marko Samaržija, OIB 62398239711, Gundulićeva 36, 10000 Zagreb
6. Svjedok Marta Sokač, OIB 53201455945, Bukovje Križevačko 84, 48260 Bukovje Križevačko</izvorni_sadrzaj>
    <derivirana_varijabla naziv="DomainObject.UcesnikSudskeRadnje.SudskaRadnja.UcesniciObavijest_1">1. Tužitelj Državni inspektorat, OIB 33706439962, Šubićeva 29, 10000 Zagreb
2. Okrivljenik DOMUS RESURS j.d.o.o. za privremeno zapošljavanje i posredovanje pri zapošljavanju, OIB 18608356501, Selska cesta 141, 10000 Zagreb
3. Branitelj - izabrani Marko Samaržija, OIB 62398239711, Gundulićeva 36, 10000 Zagreb
4. Okrivljenik Mile Župan, OIB 52074331484, Poljana Dragutina Domjanića 10b, 23000 Zadar
5. Branitelj - izabrani Marko Samaržija, OIB 62398239711, Gundulićeva 36, 10000 Zagreb
6. Svjedok Marta Sokač, OIB 53201455945, Bukovje Križevačko 84, 48260 Bukovje Križevačko</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ožujka 2025.</izvorni_sadrzaj>
    <derivirana_varijabla naziv="DomainObject.Predmet.DatumPocetkaProcesa_1">5. ožujka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radu</item>
      <item>Zakon o mirovinskom osiguranju</item>
      <item>Zakon o obveznom zdravstvenom osiguranju</item>
    </izvorni_sadrzaj>
    <derivirana_varijabla naziv="DomainObject.ZakonPravilnikList_1">
      <item>Zakon o radu</item>
      <item>Zakon o mirovinskom osiguranju</item>
      <item>Zakon o obveznom zdravstvenom osiguranju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DOMUS RESURS j.d.o.o. za privremeno zapošljavanje i posredovanje pri zapošljavanju, Selska cesta 141, 10000 Zagreb, OIB: 18608356501</item>
      <item>Mile Župan, Poljana Dragutina Domjanića 10b, 23000 Zadar, OIB: 52074331484, rođen-a 15.09.1981., mjesto rođenja Zadar (Zadar)</item>
    </izvorni_sadrzaj>
    <derivirana_varijabla naziv="DomainObject.Predmet.OkrivljenikAdresaMjestoRodjenjaList_1">
      <item>DOMUS RESURS j.d.o.o. za privremeno zapošljavanje i posredovanje pri zapošljavanju, Selska cesta 141, 10000 Zagreb, OIB: 18608356501</item>
      <item>Mile Župan, Poljana Dragutina Domjanića 10b, 23000 Zadar, OIB: 52074331484, rođen-a 15.09.1981., mjesto rođenja Zadar (Zadar)</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DOMUS RESURS j.d.o.o. za privremeno zapošljavanje i posredovanje pri zapošljavanju, MBS 081343462, Selska cesta 141, 10000 Zagreb</izvorni_sadrzaj>
    <derivirana_varijabla naziv="DomainObject.Predmet.OkrivljenikPravnaNazivAdresaMbs_1">DOMUS RESURS j.d.o.o. za privremeno zapošljavanje i posredovanje pri zapošljavanju, MBS 081343462, Selska cesta 141, 10000 Zagreb</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F1B64197-4C6E-4207-8ED0-48FF7879C6EC}">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368</properties:Words>
  <properties:Characters>2050</properties:Characters>
  <properties:Lines>49</properties:Lines>
  <properties:Paragraphs>22</properties:Paragraphs>
  <properties:TotalTime>82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2582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Iva Šiprak</cp:lastModifiedBy>
  <dcterms:modified xmlns:xsi="http://www.w3.org/2001/XMLSchema-instance" xsi:type="dcterms:W3CDTF">2026-04-22T08:42:00Z</dcterms:modified>
  <cp:revision>41</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Mile Župan - Ročište za glavnu raspravu</vt:lpwstr>
  </prop:property>
  <prop:property fmtid="{D5CDD505-2E9C-101B-9397-08002B2CF9AE}" pid="6" name="Predlozak_id">
    <vt:lpwstr>1000000774</vt:lpwstr>
  </prop:property>
  <prop:property fmtid="{D5CDD505-2E9C-101B-9397-08002B2CF9AE}" pid="7" name="Predlozak_oznaka">
    <vt:lpwstr>OS_Pp-005</vt:lpwstr>
  </prop:property>
  <prop:property fmtid="{D5CDD505-2E9C-101B-9397-08002B2CF9AE}" pid="8" name="Predlozak_naziv">
    <vt:lpwstr>Poziv odgovornoj osobi u pravnoj osobi- glavna rasprava</vt:lpwstr>
  </prop:property>
</prop:Properties>
</file>